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BF3" w:rsidRDefault="00873BF3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MORTON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873BF3" w:rsidRDefault="00873BF3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3BF3" w:rsidRDefault="00873BF3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3BF3" w:rsidRDefault="00873BF3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Jul.1418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Dorchester, Dorset, </w:t>
      </w:r>
    </w:p>
    <w:p w:rsidR="00873BF3" w:rsidRDefault="00873BF3" w:rsidP="00873BF3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into lands of the late Henry </w:t>
      </w:r>
      <w:proofErr w:type="spellStart"/>
      <w:r>
        <w:rPr>
          <w:rFonts w:ascii="Times New Roman" w:hAnsi="Times New Roman" w:cs="Times New Roman"/>
          <w:sz w:val="24"/>
          <w:szCs w:val="24"/>
        </w:rPr>
        <w:t>Popham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73BF3" w:rsidRDefault="00873BF3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21-105)</w:t>
      </w:r>
    </w:p>
    <w:p w:rsidR="00C50A60" w:rsidRDefault="00C50A60" w:rsidP="00C50A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Shirborne</w:t>
      </w:r>
      <w:proofErr w:type="spellEnd"/>
      <w:r>
        <w:rPr>
          <w:rFonts w:ascii="Times New Roman" w:hAnsi="Times New Roman" w:cs="Times New Roman"/>
          <w:sz w:val="24"/>
          <w:szCs w:val="24"/>
        </w:rPr>
        <w:t>, Dorset,</w:t>
      </w:r>
    </w:p>
    <w:p w:rsidR="00C50A60" w:rsidRDefault="00C50A60" w:rsidP="00C50A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 of the late Edward Courtenay, 3</w:t>
      </w:r>
      <w:r w:rsidRPr="001D137F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Devon(q.v.).</w:t>
      </w:r>
    </w:p>
    <w:p w:rsidR="00C50A60" w:rsidRDefault="00C50A60" w:rsidP="00C50A6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21-348)</w:t>
      </w:r>
    </w:p>
    <w:p w:rsidR="00C50A60" w:rsidRDefault="00C50A60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3BF3" w:rsidRDefault="00873BF3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73BF3" w:rsidRDefault="00873BF3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873BF3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November 2015</w:t>
      </w:r>
    </w:p>
    <w:p w:rsidR="00C50A60" w:rsidRPr="00873BF3" w:rsidRDefault="00C50A60" w:rsidP="00873BF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September 2016</w:t>
      </w:r>
      <w:bookmarkStart w:id="0" w:name="_GoBack"/>
      <w:bookmarkEnd w:id="0"/>
    </w:p>
    <w:sectPr w:rsidR="00C50A60" w:rsidRPr="00873B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BF3" w:rsidRDefault="00873BF3" w:rsidP="00564E3C">
      <w:pPr>
        <w:spacing w:after="0" w:line="240" w:lineRule="auto"/>
      </w:pPr>
      <w:r>
        <w:separator/>
      </w:r>
    </w:p>
  </w:endnote>
  <w:endnote w:type="continuationSeparator" w:id="0">
    <w:p w:rsidR="00873BF3" w:rsidRDefault="00873BF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50A60">
      <w:rPr>
        <w:rFonts w:ascii="Times New Roman" w:hAnsi="Times New Roman" w:cs="Times New Roman"/>
        <w:noProof/>
        <w:sz w:val="24"/>
        <w:szCs w:val="24"/>
      </w:rPr>
      <w:t>20 September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BF3" w:rsidRDefault="00873BF3" w:rsidP="00564E3C">
      <w:pPr>
        <w:spacing w:after="0" w:line="240" w:lineRule="auto"/>
      </w:pPr>
      <w:r>
        <w:separator/>
      </w:r>
    </w:p>
  </w:footnote>
  <w:footnote w:type="continuationSeparator" w:id="0">
    <w:p w:rsidR="00873BF3" w:rsidRDefault="00873BF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BF3"/>
    <w:rsid w:val="00372DC6"/>
    <w:rsid w:val="00564E3C"/>
    <w:rsid w:val="0064591D"/>
    <w:rsid w:val="00873BF3"/>
    <w:rsid w:val="00C50A60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E5CC2"/>
  <w15:chartTrackingRefBased/>
  <w15:docId w15:val="{88E0397C-D9FF-4215-8984-A5BEE84FE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semiHidden/>
    <w:unhideWhenUsed/>
    <w:rsid w:val="00873B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2015-11-17T22:13:00Z</dcterms:created>
  <dcterms:modified xsi:type="dcterms:W3CDTF">2016-09-20T08:35:00Z</dcterms:modified>
</cp:coreProperties>
</file>